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City of London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City of London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City of London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City of London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City of London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11.9%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City of London are estimated to have a score of 1-2 on the PGSI (low-risk gambling), whilst </w:t>
      </w:r>
      <w:r w:rsidRPr="00773DF7">
        <w:rPr>
          <w:rFonts w:ascii="Libre Franklin Light" w:hAnsi="Libre Franklin Light" w:cs="Calibri Light"/>
          <w:b/>
          <w:bCs/>
          <w:color w:val="C45911" w:themeColor="accent2" w:themeShade="BF"/>
        </w:rPr>
        <w:t xml:space="preserve">10.1%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14.4%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71.6% </w:t>
      </w:r>
      <w:r w:rsidRPr="004747BF">
        <w:rPr>
          <w:rFonts w:ascii="Libre Franklin Light" w:eastAsia="Times New Roman" w:hAnsi="Libre Franklin Light" w:cs="Calibri Light"/>
        </w:rPr>
        <w:t xml:space="preserve">of those respondents classified as PGSI 8+ in City of London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City of London is estimated to be </w:t>
      </w:r>
      <w:r w:rsidRPr="00773DF7">
        <w:rPr>
          <w:rFonts w:ascii="Libre Franklin Light" w:eastAsia="Times New Roman" w:hAnsi="Libre Franklin Light" w:cs="Calibri Light"/>
          <w:b/>
          <w:bCs/>
          <w:color w:val="C45911" w:themeColor="accent2" w:themeShade="BF"/>
        </w:rPr>
        <w:t xml:space="preserve">£1,683,569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City of London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36.4%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City of London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11.9%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City of London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10.1%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City of London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14.4%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ity of Lond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City of London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ity of Lond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City of London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35.7%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City of London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71.6%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ity of Lond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City of London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23.2%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33.0%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City of London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City of London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62.5%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City of London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City of London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City of London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£1,683,569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City of London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£27,423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£567,114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£40,626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£11,426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£20,948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£1,016,032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£1,683,569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City of London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City of London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49.4%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City of London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City of London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30.6%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City of London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City of London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69.6%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City of London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49.4%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City of London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similar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City of London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30.6%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City of London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City of London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69.6%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City of London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402CE6C-3EAC-421A-91D8-4B07D6836E6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